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BOSKYN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Edmund Stafford, Bishop of Exeter.</w:t>
      </w:r>
    </w:p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21-196)</w:t>
      </w:r>
    </w:p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93ACE" w:rsidRDefault="00593ACE" w:rsidP="00593A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  <w:bookmarkStart w:id="0" w:name="_GoBack"/>
      <w:bookmarkEnd w:id="0"/>
    </w:p>
    <w:sectPr w:rsidR="00DD5B8A" w:rsidRPr="00593A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ACE" w:rsidRDefault="00593ACE" w:rsidP="00564E3C">
      <w:pPr>
        <w:spacing w:after="0" w:line="240" w:lineRule="auto"/>
      </w:pPr>
      <w:r>
        <w:separator/>
      </w:r>
    </w:p>
  </w:endnote>
  <w:endnote w:type="continuationSeparator" w:id="0">
    <w:p w:rsidR="00593ACE" w:rsidRDefault="00593A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93ACE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ACE" w:rsidRDefault="00593ACE" w:rsidP="00564E3C">
      <w:pPr>
        <w:spacing w:after="0" w:line="240" w:lineRule="auto"/>
      </w:pPr>
      <w:r>
        <w:separator/>
      </w:r>
    </w:p>
  </w:footnote>
  <w:footnote w:type="continuationSeparator" w:id="0">
    <w:p w:rsidR="00593ACE" w:rsidRDefault="00593A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ACE"/>
    <w:rsid w:val="00372DC6"/>
    <w:rsid w:val="00564E3C"/>
    <w:rsid w:val="00593ACE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14926"/>
  <w15:chartTrackingRefBased/>
  <w15:docId w15:val="{92DEFCF0-DF47-4B9D-9339-A1F9C635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2016-01-19T21:03:00Z</dcterms:created>
  <dcterms:modified xsi:type="dcterms:W3CDTF">2016-01-19T21:03:00Z</dcterms:modified>
</cp:coreProperties>
</file>